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6D58EC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n-US"/>
        </w:rPr>
        <w:t xml:space="preserve"> </w:t>
      </w:r>
      <w:r w:rsidR="003439C9">
        <w:rPr>
          <w:color w:val="2E74B5"/>
          <w:sz w:val="26"/>
          <w:lang w:val="el-GR"/>
        </w:rPr>
        <w:t xml:space="preserve">Πίνακας Συμμόρφωσης </w:t>
      </w:r>
      <w:bookmarkStart w:id="0" w:name="_GoBack"/>
      <w:bookmarkEnd w:id="0"/>
      <w:r w:rsidRPr="008D329F">
        <w:rPr>
          <w:color w:val="2E74B5"/>
          <w:sz w:val="26"/>
          <w:lang w:val="el-GR"/>
        </w:rPr>
        <w:t>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A83C08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A83C08" w:rsidRPr="00A83C0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Ethanol</w:t>
            </w:r>
            <w:proofErr w:type="spellEnd"/>
            <w:r w:rsidR="00A83C08" w:rsidRPr="00A83C0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A83C08" w:rsidRPr="00A83C0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absolute</w:t>
            </w:r>
            <w:proofErr w:type="spellEnd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A83C08" w:rsidP="003A0BE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83C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Απόλυτη αιθανόλη καθαρότητας τουλάχιστον 99.9%,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29668C" w:rsidTr="002B102A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A83C08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</w:t>
            </w:r>
            <w:r w:rsidRPr="00A83C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ύμφωνη με τα πρότυπα της ACS και ISO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4E5B1A" w:rsidTr="00A12D11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B650B" w:rsidRDefault="00A83C08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</w:t>
            </w:r>
            <w:r w:rsidRPr="00A83C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έγιστη ποσότητα νερού 0.1% κατά </w:t>
            </w:r>
            <w:proofErr w:type="spellStart"/>
            <w:r w:rsidRPr="00A83C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Karl</w:t>
            </w:r>
            <w:proofErr w:type="spellEnd"/>
            <w:r w:rsidRPr="00A83C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A83C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Fischer</w:t>
            </w:r>
            <w:proofErr w:type="spellEnd"/>
            <w:r w:rsidRPr="00A83C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σε φιάλη των 5lt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3439C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7B37F6" w:rsidRDefault="006D58E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F3A94"/>
    <w:rsid w:val="0024151E"/>
    <w:rsid w:val="002429ED"/>
    <w:rsid w:val="00242FD6"/>
    <w:rsid w:val="0029668C"/>
    <w:rsid w:val="002A5F00"/>
    <w:rsid w:val="002B102A"/>
    <w:rsid w:val="002C5B52"/>
    <w:rsid w:val="003439C9"/>
    <w:rsid w:val="003A0BEA"/>
    <w:rsid w:val="004E5B1A"/>
    <w:rsid w:val="005F26FE"/>
    <w:rsid w:val="006D58EC"/>
    <w:rsid w:val="007B37F6"/>
    <w:rsid w:val="007C3968"/>
    <w:rsid w:val="008D329F"/>
    <w:rsid w:val="009A6F68"/>
    <w:rsid w:val="009F37FE"/>
    <w:rsid w:val="00A12D11"/>
    <w:rsid w:val="00A83C08"/>
    <w:rsid w:val="00AA0AF8"/>
    <w:rsid w:val="00AB650B"/>
    <w:rsid w:val="00B56492"/>
    <w:rsid w:val="00B63246"/>
    <w:rsid w:val="00B636F9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4F720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49</TotalTime>
  <Pages>1</Pages>
  <Words>58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32</cp:revision>
  <dcterms:created xsi:type="dcterms:W3CDTF">2025-04-09T12:40:00Z</dcterms:created>
  <dcterms:modified xsi:type="dcterms:W3CDTF">2025-11-20T20:03:00Z</dcterms:modified>
</cp:coreProperties>
</file>